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</w:p>
    <w:p w:rsidR="002F2430" w:rsidRPr="006E0B71" w:rsidRDefault="002B4EA3" w:rsidP="002F2430">
      <w:pPr>
        <w:framePr w:w="5500" w:wrap="around" w:vAnchor="page" w:hAnchor="page" w:x="1342" w:y="1085"/>
      </w:pPr>
      <w:r>
        <w:rPr>
          <w:noProof/>
        </w:rPr>
        <w:drawing>
          <wp:inline distT="0" distB="0" distL="0" distR="0" wp14:anchorId="7ADD9103" wp14:editId="21110C37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E03D73" w:rsidRPr="005E2886" w:rsidRDefault="00063ADA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7"/>
          <w:szCs w:val="27"/>
        </w:rPr>
      </w:pPr>
      <w:r>
        <w:rPr>
          <w:b/>
          <w:color w:val="00B050"/>
          <w:sz w:val="28"/>
          <w:szCs w:val="28"/>
        </w:rPr>
        <w:t>POOBLASTILO ZA PRIDOBITEV POTRDILA IZ KAZENSKE EVIDENCE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v postopku </w:t>
      </w:r>
      <w:r w:rsidR="00CA09AC">
        <w:rPr>
          <w:b/>
          <w:color w:val="00B050"/>
          <w:sz w:val="28"/>
          <w:szCs w:val="28"/>
        </w:rPr>
        <w:t xml:space="preserve">javnega </w:t>
      </w:r>
      <w:r w:rsidRPr="005E2886">
        <w:rPr>
          <w:b/>
          <w:color w:val="00B050"/>
          <w:sz w:val="28"/>
          <w:szCs w:val="28"/>
        </w:rPr>
        <w:t>naročila z oznako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43000-PE IC </w:t>
      </w:r>
      <w:r w:rsidR="004F6514">
        <w:rPr>
          <w:b/>
          <w:color w:val="00B050"/>
          <w:sz w:val="28"/>
          <w:szCs w:val="28"/>
        </w:rPr>
        <w:t>DRC</w:t>
      </w:r>
      <w:r w:rsidRPr="005E2886">
        <w:rPr>
          <w:b/>
          <w:color w:val="00B050"/>
          <w:sz w:val="28"/>
          <w:szCs w:val="28"/>
        </w:rPr>
        <w:t>-</w:t>
      </w:r>
      <w:r w:rsidR="004F6514">
        <w:rPr>
          <w:b/>
          <w:color w:val="00B050"/>
          <w:sz w:val="28"/>
          <w:szCs w:val="28"/>
        </w:rPr>
        <w:t>1</w:t>
      </w:r>
      <w:r w:rsidRPr="005E2886">
        <w:rPr>
          <w:b/>
          <w:color w:val="00B050"/>
          <w:sz w:val="28"/>
          <w:szCs w:val="28"/>
        </w:rPr>
        <w:t>-</w:t>
      </w:r>
      <w:r w:rsidR="00E76A2F">
        <w:rPr>
          <w:b/>
          <w:color w:val="00B050"/>
          <w:sz w:val="28"/>
          <w:szCs w:val="28"/>
        </w:rPr>
        <w:t>00</w:t>
      </w:r>
      <w:r w:rsidR="004F6514">
        <w:rPr>
          <w:b/>
          <w:color w:val="00B050"/>
          <w:sz w:val="28"/>
          <w:szCs w:val="28"/>
        </w:rPr>
        <w:t>2</w:t>
      </w:r>
      <w:r w:rsidRPr="005E2886">
        <w:rPr>
          <w:b/>
          <w:color w:val="00B050"/>
          <w:sz w:val="28"/>
          <w:szCs w:val="28"/>
        </w:rPr>
        <w:t>/1</w:t>
      </w:r>
      <w:r w:rsidR="00063ADA">
        <w:rPr>
          <w:b/>
          <w:color w:val="00B050"/>
          <w:sz w:val="28"/>
          <w:szCs w:val="28"/>
        </w:rPr>
        <w:t>8</w:t>
      </w:r>
      <w:r w:rsidRPr="005E2886">
        <w:rPr>
          <w:b/>
          <w:color w:val="00B050"/>
          <w:sz w:val="28"/>
          <w:szCs w:val="28"/>
        </w:rPr>
        <w:t>-</w:t>
      </w:r>
      <w:r w:rsidR="0050099C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063ADA" w:rsidRDefault="00063ADA" w:rsidP="002F2430">
      <w:pPr>
        <w:jc w:val="both"/>
        <w:rPr>
          <w:sz w:val="22"/>
          <w:szCs w:val="22"/>
        </w:rPr>
      </w:pPr>
    </w:p>
    <w:p w:rsidR="001E533F" w:rsidRPr="00817CFA" w:rsidRDefault="00BA0985" w:rsidP="00063ADA">
      <w:pPr>
        <w:jc w:val="center"/>
        <w:rPr>
          <w:color w:val="00B050"/>
          <w:sz w:val="22"/>
          <w:szCs w:val="22"/>
        </w:rPr>
      </w:pPr>
      <w:r w:rsidRPr="00817CFA">
        <w:rPr>
          <w:i/>
          <w:color w:val="00B050"/>
          <w:sz w:val="18"/>
          <w:szCs w:val="18"/>
        </w:rPr>
        <w:t>Obrazec se izpolni za vsak</w:t>
      </w:r>
      <w:r w:rsidR="00817CFA" w:rsidRPr="00817CFA">
        <w:rPr>
          <w:i/>
          <w:color w:val="00B050"/>
          <w:sz w:val="18"/>
          <w:szCs w:val="18"/>
        </w:rPr>
        <w:t>o</w:t>
      </w:r>
      <w:r w:rsidR="00063ADA" w:rsidRPr="00817CFA">
        <w:rPr>
          <w:i/>
          <w:color w:val="00B050"/>
          <w:sz w:val="18"/>
          <w:szCs w:val="18"/>
        </w:rPr>
        <w:t xml:space="preserve"> </w:t>
      </w:r>
      <w:r w:rsidR="00817CFA" w:rsidRPr="00817CFA">
        <w:rPr>
          <w:bCs/>
          <w:i/>
          <w:color w:val="00B050"/>
          <w:sz w:val="18"/>
          <w:szCs w:val="18"/>
        </w:rPr>
        <w:t xml:space="preserve">fizično osebo posebej, in sicer za VSE člane upravnega, vodstvenega in nadzornega organa ponudnika </w:t>
      </w:r>
      <w:r w:rsidR="004E2F08">
        <w:rPr>
          <w:bCs/>
          <w:i/>
          <w:color w:val="00B050"/>
          <w:sz w:val="18"/>
          <w:szCs w:val="18"/>
        </w:rPr>
        <w:t>(</w:t>
      </w:r>
      <w:r w:rsidR="00817CFA" w:rsidRPr="00817CFA">
        <w:rPr>
          <w:bCs/>
          <w:i/>
          <w:color w:val="00B050"/>
          <w:sz w:val="18"/>
          <w:szCs w:val="18"/>
        </w:rPr>
        <w:t>in morebitnih podizvajalcev in partnerjev</w:t>
      </w:r>
      <w:r w:rsidR="004E2F08">
        <w:rPr>
          <w:bCs/>
          <w:i/>
          <w:color w:val="00B050"/>
          <w:sz w:val="18"/>
          <w:szCs w:val="18"/>
        </w:rPr>
        <w:t>)</w:t>
      </w:r>
      <w:r w:rsidR="00817CFA" w:rsidRPr="00817CFA">
        <w:rPr>
          <w:bCs/>
          <w:i/>
          <w:color w:val="00B050"/>
          <w:sz w:val="18"/>
          <w:szCs w:val="18"/>
        </w:rPr>
        <w:t>, vključno z vsemi osebami, ki imajo poo</w:t>
      </w:r>
      <w:r w:rsidR="00EE762A">
        <w:rPr>
          <w:bCs/>
          <w:i/>
          <w:color w:val="00B050"/>
          <w:sz w:val="18"/>
          <w:szCs w:val="18"/>
        </w:rPr>
        <w:t xml:space="preserve">blastila za njihovo zastopanje, </w:t>
      </w:r>
      <w:r w:rsidR="00817CFA" w:rsidRPr="00817CFA">
        <w:rPr>
          <w:bCs/>
          <w:i/>
          <w:color w:val="00B050"/>
          <w:sz w:val="18"/>
          <w:szCs w:val="18"/>
        </w:rPr>
        <w:t>odločanje ali nadzor</w:t>
      </w:r>
      <w:r w:rsidRPr="00817CFA">
        <w:rPr>
          <w:i/>
          <w:color w:val="00B050"/>
          <w:sz w:val="18"/>
          <w:szCs w:val="18"/>
        </w:rPr>
        <w:t>.</w:t>
      </w:r>
    </w:p>
    <w:p w:rsidR="00BA0985" w:rsidRDefault="00BA0985" w:rsidP="00AC0D8F">
      <w:pPr>
        <w:jc w:val="both"/>
        <w:rPr>
          <w:sz w:val="28"/>
          <w:szCs w:val="28"/>
        </w:rPr>
      </w:pPr>
    </w:p>
    <w:p w:rsidR="00063ADA" w:rsidRDefault="004E2F08" w:rsidP="00AC0D8F">
      <w:pPr>
        <w:jc w:val="both"/>
        <w:rPr>
          <w:sz w:val="22"/>
          <w:szCs w:val="22"/>
        </w:rPr>
      </w:pPr>
      <w:r w:rsidRPr="004E2F08">
        <w:rPr>
          <w:sz w:val="22"/>
          <w:szCs w:val="22"/>
        </w:rPr>
        <w:t>Spodaj podpisani</w:t>
      </w:r>
      <w:r w:rsidR="00EE762A">
        <w:rPr>
          <w:sz w:val="22"/>
          <w:szCs w:val="22"/>
        </w:rPr>
        <w:t>/-a</w:t>
      </w:r>
    </w:p>
    <w:p w:rsidR="004E2F08" w:rsidRPr="004E2F08" w:rsidRDefault="004E2F08" w:rsidP="00AC0D8F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8658B1" w:rsidTr="004E2F08">
        <w:trPr>
          <w:trHeight w:val="638"/>
        </w:trPr>
        <w:tc>
          <w:tcPr>
            <w:tcW w:w="3936" w:type="dxa"/>
            <w:shd w:val="clear" w:color="auto" w:fill="C6E6A2"/>
            <w:vAlign w:val="center"/>
          </w:tcPr>
          <w:p w:rsidR="008658B1" w:rsidRDefault="00817CFA" w:rsidP="00817CF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Ime in priimek</w:t>
            </w:r>
            <w:r w:rsidR="00063A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fizične osebe -</w:t>
            </w:r>
            <w:r w:rsidR="00063ADA">
              <w:rPr>
                <w:sz w:val="22"/>
                <w:szCs w:val="22"/>
              </w:rPr>
              <w:t xml:space="preserve"> pooblastitelja</w:t>
            </w:r>
          </w:p>
        </w:tc>
        <w:tc>
          <w:tcPr>
            <w:tcW w:w="5560" w:type="dxa"/>
            <w:vAlign w:val="center"/>
          </w:tcPr>
          <w:p w:rsidR="008658B1" w:rsidRDefault="008658B1" w:rsidP="008658B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3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3"/>
          </w:p>
        </w:tc>
      </w:tr>
    </w:tbl>
    <w:p w:rsidR="00063ADA" w:rsidRDefault="00063ADA"/>
    <w:p w:rsidR="00063ADA" w:rsidRPr="00063ADA" w:rsidRDefault="004E2F08" w:rsidP="004E2F08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63ADA" w:rsidRPr="00063ADA">
        <w:rPr>
          <w:sz w:val="22"/>
          <w:szCs w:val="22"/>
        </w:rPr>
        <w:t>ooblašča</w:t>
      </w:r>
      <w:r w:rsidR="00817CFA">
        <w:rPr>
          <w:sz w:val="22"/>
          <w:szCs w:val="22"/>
        </w:rPr>
        <w:t>m</w:t>
      </w:r>
      <w:r>
        <w:rPr>
          <w:sz w:val="22"/>
          <w:szCs w:val="22"/>
        </w:rPr>
        <w:t xml:space="preserve"> </w:t>
      </w:r>
      <w:r w:rsidR="00063ADA" w:rsidRPr="00063ADA">
        <w:rPr>
          <w:sz w:val="22"/>
          <w:szCs w:val="22"/>
        </w:rPr>
        <w:t>Zavod za zdravstveno zavarovanje Slovenije, Področno enoto Informacijski center, Miklošičeva</w:t>
      </w:r>
      <w:proofErr w:type="gramStart"/>
      <w:r w:rsidR="00063ADA" w:rsidRPr="00063ADA">
        <w:rPr>
          <w:sz w:val="22"/>
          <w:szCs w:val="22"/>
        </w:rPr>
        <w:t xml:space="preserve"> 24</w:t>
      </w:r>
      <w:proofErr w:type="gramEnd"/>
      <w:r w:rsidR="00063ADA" w:rsidRPr="00063ADA">
        <w:rPr>
          <w:sz w:val="22"/>
          <w:szCs w:val="22"/>
        </w:rPr>
        <w:t>, 1507 Ljubljana</w:t>
      </w:r>
      <w:r w:rsidR="00A40D25">
        <w:rPr>
          <w:sz w:val="22"/>
          <w:szCs w:val="22"/>
        </w:rPr>
        <w:t xml:space="preserve">, da za potrebe preverjanja izpolnjevanja pogojev v postopku oddaje </w:t>
      </w:r>
      <w:r w:rsidR="00D45275">
        <w:rPr>
          <w:sz w:val="22"/>
          <w:szCs w:val="22"/>
        </w:rPr>
        <w:t>zgoraj navedenega javnega naročila</w:t>
      </w:r>
      <w:r w:rsidR="00A40D2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od Ministrstva za pravosodje </w:t>
      </w:r>
      <w:r w:rsidR="00A40D25">
        <w:rPr>
          <w:sz w:val="22"/>
          <w:szCs w:val="22"/>
        </w:rPr>
        <w:t xml:space="preserve">pridobi potrdilo iz kazenske evidence </w:t>
      </w:r>
      <w:r>
        <w:rPr>
          <w:sz w:val="22"/>
          <w:szCs w:val="22"/>
        </w:rPr>
        <w:t>fizičnih oseb</w:t>
      </w:r>
      <w:r w:rsidR="004E3FFD">
        <w:rPr>
          <w:sz w:val="22"/>
          <w:szCs w:val="22"/>
        </w:rPr>
        <w:t>, da nisem pravnomočno obsojen/a zaradi kaznivih dejanj, opredeljenih v 75. členu ZJN-3</w:t>
      </w:r>
      <w:r w:rsidR="00A40D25">
        <w:rPr>
          <w:sz w:val="22"/>
          <w:szCs w:val="22"/>
        </w:rPr>
        <w:t>.</w:t>
      </w:r>
    </w:p>
    <w:p w:rsidR="00063ADA" w:rsidRDefault="00063ADA" w:rsidP="00063ADA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8658B1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658B1" w:rsidRPr="004E3FFD" w:rsidRDefault="00817CFA" w:rsidP="00A203FB">
            <w:pPr>
              <w:rPr>
                <w:sz w:val="22"/>
                <w:szCs w:val="22"/>
              </w:rPr>
            </w:pPr>
            <w:r w:rsidRPr="00817CFA">
              <w:rPr>
                <w:b/>
                <w:sz w:val="22"/>
                <w:szCs w:val="22"/>
              </w:rPr>
              <w:t>EMŠO</w:t>
            </w:r>
            <w:r w:rsidR="004E3F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8658B1" w:rsidRPr="00FE2254" w:rsidRDefault="00FC3295" w:rsidP="00A203FB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E2F08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4E2F08" w:rsidRDefault="004E2F08" w:rsidP="00466C7F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>Datum</w:t>
            </w:r>
            <w:r>
              <w:rPr>
                <w:sz w:val="22"/>
                <w:szCs w:val="22"/>
              </w:rPr>
              <w:t xml:space="preserve"> rojstva</w:t>
            </w:r>
          </w:p>
        </w:tc>
        <w:tc>
          <w:tcPr>
            <w:tcW w:w="5560" w:type="dxa"/>
            <w:vAlign w:val="center"/>
          </w:tcPr>
          <w:p w:rsidR="004E2F08" w:rsidRPr="00FE2254" w:rsidRDefault="004E2F08" w:rsidP="00466C7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FC3295" w:rsidRDefault="00817CFA" w:rsidP="00817CFA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 xml:space="preserve">Kraj </w:t>
            </w:r>
            <w:r>
              <w:rPr>
                <w:sz w:val="22"/>
                <w:szCs w:val="22"/>
              </w:rPr>
              <w:t>rojstva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C3295" w:rsidRDefault="00817CFA" w:rsidP="00817CFA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>Občina</w:t>
            </w:r>
            <w:r>
              <w:rPr>
                <w:sz w:val="22"/>
                <w:szCs w:val="22"/>
              </w:rPr>
              <w:t xml:space="preserve"> </w:t>
            </w:r>
            <w:r w:rsidR="000B5DD3" w:rsidRPr="000B5DD3">
              <w:rPr>
                <w:b/>
                <w:sz w:val="22"/>
                <w:szCs w:val="22"/>
              </w:rPr>
              <w:t>in država</w:t>
            </w:r>
            <w:r w:rsidR="000B5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rojstva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4E2F08">
            <w:pPr>
              <w:rPr>
                <w:sz w:val="22"/>
                <w:szCs w:val="22"/>
              </w:rPr>
            </w:pPr>
            <w:r w:rsidRPr="00817CFA">
              <w:rPr>
                <w:b/>
                <w:sz w:val="22"/>
                <w:szCs w:val="22"/>
              </w:rPr>
              <w:t>Naslov stalnega</w:t>
            </w:r>
            <w:r>
              <w:rPr>
                <w:sz w:val="22"/>
                <w:szCs w:val="22"/>
              </w:rPr>
              <w:t xml:space="preserve"> </w:t>
            </w:r>
            <w:r w:rsidR="004E2F08" w:rsidRPr="004E2F08">
              <w:rPr>
                <w:b/>
                <w:sz w:val="22"/>
                <w:szCs w:val="22"/>
              </w:rPr>
              <w:t>/ začasnega</w:t>
            </w:r>
            <w:r w:rsidR="004E2F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prebivališča</w:t>
            </w:r>
            <w:r w:rsidR="004E2F08">
              <w:rPr>
                <w:sz w:val="22"/>
                <w:szCs w:val="22"/>
              </w:rPr>
              <w:t xml:space="preserve"> </w:t>
            </w:r>
            <w:r w:rsidRPr="00C434BE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817CFA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817C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817CFA" w:rsidRPr="00FE2254" w:rsidRDefault="00817CFA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817CFA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817C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Moje prejšnje osebno ime se je glasilo</w:t>
            </w:r>
          </w:p>
          <w:p w:rsidR="000B5DD3" w:rsidRDefault="000B5DD3" w:rsidP="000B5DD3">
            <w:pPr>
              <w:rPr>
                <w:sz w:val="22"/>
                <w:szCs w:val="22"/>
              </w:rPr>
            </w:pPr>
            <w:r w:rsidRPr="00C434BE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če je drugačno od sedanjega)</w:t>
            </w:r>
          </w:p>
        </w:tc>
        <w:tc>
          <w:tcPr>
            <w:tcW w:w="5560" w:type="dxa"/>
            <w:vAlign w:val="center"/>
          </w:tcPr>
          <w:p w:rsidR="00817CFA" w:rsidRPr="00FE2254" w:rsidRDefault="00817CFA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AC0D8F" w:rsidRDefault="00AC0D8F" w:rsidP="00AC0D8F">
      <w:pPr>
        <w:jc w:val="both"/>
        <w:rPr>
          <w:sz w:val="22"/>
          <w:szCs w:val="22"/>
        </w:rPr>
      </w:pPr>
    </w:p>
    <w:p w:rsidR="00FC3295" w:rsidRDefault="00FC3295" w:rsidP="00557FC2">
      <w:pPr>
        <w:ind w:firstLine="708"/>
        <w:jc w:val="both"/>
        <w:rPr>
          <w:sz w:val="22"/>
          <w:szCs w:val="22"/>
        </w:rPr>
      </w:pPr>
    </w:p>
    <w:p w:rsidR="00557FC2" w:rsidRDefault="00557FC2" w:rsidP="00557FC2">
      <w:pPr>
        <w:ind w:firstLine="708"/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dne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</w:p>
    <w:p w:rsidR="005E2886" w:rsidRDefault="005E2886" w:rsidP="00D16CDA">
      <w:pPr>
        <w:rPr>
          <w:sz w:val="22"/>
          <w:szCs w:val="22"/>
        </w:rPr>
      </w:pPr>
    </w:p>
    <w:p w:rsidR="00D16CDA" w:rsidRDefault="00E03D73" w:rsidP="00D16CD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557FC2">
        <w:rPr>
          <w:sz w:val="22"/>
          <w:szCs w:val="22"/>
        </w:rPr>
        <w:tab/>
        <w:t xml:space="preserve">    </w:t>
      </w:r>
      <w:r w:rsidR="00D16CDA">
        <w:rPr>
          <w:sz w:val="22"/>
          <w:szCs w:val="22"/>
        </w:rPr>
        <w:t>---------------------------------</w:t>
      </w:r>
    </w:p>
    <w:p w:rsidR="00BA0985" w:rsidRPr="00063ADA" w:rsidRDefault="00D16CDA" w:rsidP="005E2886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p</w:t>
      </w:r>
      <w:r w:rsidRPr="00ED2F82">
        <w:rPr>
          <w:sz w:val="22"/>
          <w:szCs w:val="22"/>
        </w:rPr>
        <w:t xml:space="preserve">odpis </w:t>
      </w:r>
      <w:r w:rsidR="00557FC2">
        <w:rPr>
          <w:sz w:val="22"/>
          <w:szCs w:val="22"/>
        </w:rPr>
        <w:t>pooblastitelja</w:t>
      </w:r>
    </w:p>
    <w:sectPr w:rsidR="00BA0985" w:rsidRPr="00063ADA" w:rsidSect="00A203FB">
      <w:headerReference w:type="default" r:id="rId9"/>
      <w:footerReference w:type="default" r:id="rId10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FA" w:rsidRDefault="00817CFA" w:rsidP="002F2430">
      <w:r>
        <w:separator/>
      </w:r>
    </w:p>
  </w:endnote>
  <w:endnote w:type="continuationSeparator" w:id="0">
    <w:p w:rsidR="00817CFA" w:rsidRDefault="00817CF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:rsidR="00817CFA" w:rsidRPr="002F2430" w:rsidRDefault="00817CFA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8733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8733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17CFA" w:rsidRPr="002F2430" w:rsidRDefault="00817CFA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FA" w:rsidRDefault="00817CFA" w:rsidP="002F2430">
      <w:r>
        <w:separator/>
      </w:r>
    </w:p>
  </w:footnote>
  <w:footnote w:type="continuationSeparator" w:id="0">
    <w:p w:rsidR="00817CFA" w:rsidRDefault="00817CF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FA" w:rsidRPr="002F2430" w:rsidRDefault="00DE50A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V-2c</w:t>
    </w:r>
    <w:r w:rsidR="00817CFA">
      <w:rPr>
        <w:i/>
        <w:sz w:val="16"/>
        <w:szCs w:val="16"/>
      </w:rPr>
      <w:tab/>
    </w:r>
    <w:r w:rsidR="00817CFA">
      <w:rPr>
        <w:i/>
        <w:sz w:val="16"/>
        <w:szCs w:val="16"/>
      </w:rPr>
      <w:tab/>
    </w:r>
    <w:r w:rsidR="00817CFA">
      <w:rPr>
        <w:i/>
        <w:sz w:val="16"/>
        <w:szCs w:val="16"/>
      </w:rPr>
      <w:tab/>
      <w:t xml:space="preserve">                       Pooblastilo za pridobitev potrdila iz kazenske evidence – za FIZIČNE OSEBE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236C"/>
    <w:rsid w:val="00063ADA"/>
    <w:rsid w:val="000975DD"/>
    <w:rsid w:val="000A387B"/>
    <w:rsid w:val="000B5DD3"/>
    <w:rsid w:val="000C3F51"/>
    <w:rsid w:val="00154DD5"/>
    <w:rsid w:val="0016605B"/>
    <w:rsid w:val="001775EF"/>
    <w:rsid w:val="001B359D"/>
    <w:rsid w:val="001E035C"/>
    <w:rsid w:val="001E533F"/>
    <w:rsid w:val="00224CD2"/>
    <w:rsid w:val="00262F58"/>
    <w:rsid w:val="002B4EA3"/>
    <w:rsid w:val="002F2430"/>
    <w:rsid w:val="00383591"/>
    <w:rsid w:val="003852A6"/>
    <w:rsid w:val="003863DD"/>
    <w:rsid w:val="003B60EE"/>
    <w:rsid w:val="004036EE"/>
    <w:rsid w:val="004E2F08"/>
    <w:rsid w:val="004E3FFD"/>
    <w:rsid w:val="004F416E"/>
    <w:rsid w:val="004F6514"/>
    <w:rsid w:val="004F72F7"/>
    <w:rsid w:val="0050099C"/>
    <w:rsid w:val="0051761B"/>
    <w:rsid w:val="00557FC2"/>
    <w:rsid w:val="00567408"/>
    <w:rsid w:val="00581A02"/>
    <w:rsid w:val="005A14D0"/>
    <w:rsid w:val="005E2886"/>
    <w:rsid w:val="0066081C"/>
    <w:rsid w:val="0068733B"/>
    <w:rsid w:val="006C4366"/>
    <w:rsid w:val="00702FAD"/>
    <w:rsid w:val="00704A42"/>
    <w:rsid w:val="0078430B"/>
    <w:rsid w:val="00817CFA"/>
    <w:rsid w:val="00834793"/>
    <w:rsid w:val="00855041"/>
    <w:rsid w:val="008658B1"/>
    <w:rsid w:val="00903C01"/>
    <w:rsid w:val="009056AA"/>
    <w:rsid w:val="00916E35"/>
    <w:rsid w:val="009345DF"/>
    <w:rsid w:val="009E3F98"/>
    <w:rsid w:val="009E474D"/>
    <w:rsid w:val="00A203FB"/>
    <w:rsid w:val="00A40D25"/>
    <w:rsid w:val="00A445E1"/>
    <w:rsid w:val="00AC0D8F"/>
    <w:rsid w:val="00AF08EE"/>
    <w:rsid w:val="00B4570C"/>
    <w:rsid w:val="00B47659"/>
    <w:rsid w:val="00BA0985"/>
    <w:rsid w:val="00BB2913"/>
    <w:rsid w:val="00BD73A1"/>
    <w:rsid w:val="00C434BE"/>
    <w:rsid w:val="00CA09AC"/>
    <w:rsid w:val="00CB751D"/>
    <w:rsid w:val="00D13E7C"/>
    <w:rsid w:val="00D16CDA"/>
    <w:rsid w:val="00D45275"/>
    <w:rsid w:val="00DA39F3"/>
    <w:rsid w:val="00DC60CF"/>
    <w:rsid w:val="00DC6CF4"/>
    <w:rsid w:val="00DE50A2"/>
    <w:rsid w:val="00E03D73"/>
    <w:rsid w:val="00E17B04"/>
    <w:rsid w:val="00E76A2F"/>
    <w:rsid w:val="00EC5B55"/>
    <w:rsid w:val="00ED2F82"/>
    <w:rsid w:val="00EE762A"/>
    <w:rsid w:val="00F95FC2"/>
    <w:rsid w:val="00FA5F49"/>
    <w:rsid w:val="00FC3295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43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16</cp:revision>
  <cp:lastPrinted>2018-02-09T13:06:00Z</cp:lastPrinted>
  <dcterms:created xsi:type="dcterms:W3CDTF">2017-12-14T12:42:00Z</dcterms:created>
  <dcterms:modified xsi:type="dcterms:W3CDTF">2018-02-09T13:06:00Z</dcterms:modified>
</cp:coreProperties>
</file>